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6AB83" w14:textId="77777777" w:rsidR="00D501F2" w:rsidRDefault="00D501F2" w:rsidP="00D501F2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bookmarkStart w:id="0" w:name="_Hlk50636533"/>
      <w:r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54CE8D77" w14:textId="77777777" w:rsidR="00D501F2" w:rsidRDefault="00D501F2" w:rsidP="00D501F2">
      <w:pPr>
        <w:jc w:val="center"/>
        <w:rPr>
          <w:rFonts w:ascii="Verdana" w:eastAsia="Calibri" w:hAnsi="Verdana"/>
          <w:b/>
          <w:sz w:val="20"/>
          <w:szCs w:val="20"/>
          <w:lang w:eastAsia="en-US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D501F2" w14:paraId="11B27E08" w14:textId="77777777" w:rsidTr="00D501F2">
        <w:trPr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1315F602" w14:textId="77777777" w:rsidR="00D501F2" w:rsidRDefault="00D501F2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4C8B7428" w14:textId="7FFDD7E4" w:rsidR="00D501F2" w:rsidRDefault="00D501F2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fldChar w:fldCharType="begin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>
              <w:fldChar w:fldCharType="separate"/>
            </w:r>
            <w:r w:rsidR="003D0083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>
              <w:fldChar w:fldCharType="end"/>
            </w:r>
          </w:p>
          <w:p w14:paraId="1CF3FCAC" w14:textId="4B536A60" w:rsidR="00D501F2" w:rsidRDefault="00D501F2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fldChar w:fldCharType="begin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>
              <w:fldChar w:fldCharType="separate"/>
            </w:r>
            <w:r w:rsidR="003D0083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>
              <w:fldChar w:fldCharType="end"/>
            </w:r>
          </w:p>
          <w:p w14:paraId="573119AA" w14:textId="506750A0" w:rsidR="00D501F2" w:rsidRDefault="00D501F2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fldChar w:fldCharType="begin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>
              <w:fldChar w:fldCharType="separate"/>
            </w:r>
            <w:r w:rsidR="003D0083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>
              <w:fldChar w:fldCharType="end"/>
            </w:r>
          </w:p>
        </w:tc>
      </w:tr>
      <w:tr w:rsidR="00D501F2" w14:paraId="21BD6895" w14:textId="77777777" w:rsidTr="00D501F2">
        <w:trPr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0799A245" w14:textId="77777777" w:rsidR="00D501F2" w:rsidRDefault="00D501F2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2BF2EEBC" w14:textId="04BC3BCC" w:rsidR="00D501F2" w:rsidRDefault="00D501F2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>
              <w:fldChar w:fldCharType="begin"/>
            </w:r>
            <w:r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>
              <w:fldChar w:fldCharType="separate"/>
            </w:r>
            <w:r w:rsidR="003D0083">
              <w:rPr>
                <w:rFonts w:ascii="Verdana" w:eastAsia="Calibri" w:hAnsi="Verdana"/>
                <w:sz w:val="20"/>
                <w:szCs w:val="20"/>
                <w:lang w:eastAsia="en-US"/>
              </w:rPr>
              <w:t>IC-DRC-5-024/22-S</w:t>
            </w:r>
            <w:r>
              <w:fldChar w:fldCharType="end"/>
            </w:r>
          </w:p>
        </w:tc>
      </w:tr>
      <w:tr w:rsidR="00D501F2" w14:paraId="1FE73B5D" w14:textId="77777777" w:rsidTr="00D501F2">
        <w:trPr>
          <w:jc w:val="center"/>
        </w:trPr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hideMark/>
          </w:tcPr>
          <w:p w14:paraId="7A61DE23" w14:textId="77777777" w:rsidR="00D501F2" w:rsidRDefault="00D501F2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1" w:name="_Hlk14678293"/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hideMark/>
          </w:tcPr>
          <w:p w14:paraId="1793E5E5" w14:textId="19225F4C" w:rsidR="00D501F2" w:rsidRDefault="00D501F2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>
              <w:fldChar w:fldCharType="begin"/>
            </w:r>
            <w: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>
              <w:fldChar w:fldCharType="separate"/>
            </w:r>
            <w:r w:rsidR="003D0083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Nakup mrežne in strežniške opreme z vzdrževanjem</w:t>
            </w:r>
            <w:r>
              <w:fldChar w:fldCharType="end"/>
            </w:r>
            <w:bookmarkEnd w:id="1"/>
          </w:p>
        </w:tc>
        <w:bookmarkEnd w:id="0"/>
      </w:tr>
    </w:tbl>
    <w:p w14:paraId="5F8167B3" w14:textId="77777777" w:rsidR="00063F9C" w:rsidRPr="00B47F14" w:rsidRDefault="00063F9C" w:rsidP="002508A9">
      <w:pPr>
        <w:jc w:val="right"/>
        <w:rPr>
          <w:sz w:val="22"/>
          <w:szCs w:val="22"/>
        </w:rPr>
      </w:pPr>
    </w:p>
    <w:p w14:paraId="240E607B" w14:textId="77777777" w:rsidR="00377F8C" w:rsidRPr="00B47F14" w:rsidRDefault="00377F8C"/>
    <w:p w14:paraId="38BE904E" w14:textId="65458ED7" w:rsidR="003C32C5" w:rsidRPr="00B47F14" w:rsidRDefault="003C3943" w:rsidP="003C32C5">
      <w:pPr>
        <w:jc w:val="center"/>
        <w:rPr>
          <w:b/>
          <w:color w:val="00B050"/>
        </w:rPr>
      </w:pPr>
      <w:r w:rsidRPr="00B47F14">
        <w:rPr>
          <w:b/>
          <w:color w:val="00B050"/>
        </w:rPr>
        <w:t xml:space="preserve">SKLOP </w:t>
      </w:r>
      <w:r w:rsidR="00F86D85">
        <w:rPr>
          <w:b/>
          <w:color w:val="00B050"/>
        </w:rPr>
        <w:t>2</w:t>
      </w:r>
      <w:r w:rsidR="003C32C5" w:rsidRPr="00B47F14">
        <w:rPr>
          <w:b/>
          <w:color w:val="00B050"/>
        </w:rPr>
        <w:t xml:space="preserve">: </w:t>
      </w:r>
      <w:r w:rsidR="00F86D85">
        <w:rPr>
          <w:b/>
          <w:color w:val="00B050"/>
        </w:rPr>
        <w:t xml:space="preserve">Nakup dodatnih licenc </w:t>
      </w:r>
      <w:r w:rsidR="0007304E" w:rsidRPr="0007304E">
        <w:rPr>
          <w:b/>
          <w:color w:val="00B050"/>
        </w:rPr>
        <w:t xml:space="preserve">programske opreme za </w:t>
      </w:r>
      <w:r w:rsidR="00780EA9">
        <w:rPr>
          <w:b/>
          <w:color w:val="00B050"/>
        </w:rPr>
        <w:t xml:space="preserve">virtualizacijo </w:t>
      </w:r>
      <w:r w:rsidR="00CE5E3B">
        <w:rPr>
          <w:b/>
          <w:color w:val="00B050"/>
        </w:rPr>
        <w:t>(</w:t>
      </w:r>
      <w:r w:rsidR="00780EA9">
        <w:rPr>
          <w:b/>
          <w:color w:val="00B050"/>
        </w:rPr>
        <w:t>VMware</w:t>
      </w:r>
      <w:r w:rsidR="00CE5E3B">
        <w:rPr>
          <w:b/>
          <w:color w:val="00B050"/>
        </w:rPr>
        <w:t xml:space="preserve">) </w:t>
      </w:r>
      <w:r w:rsidR="00F86D85">
        <w:rPr>
          <w:b/>
          <w:color w:val="00B050"/>
        </w:rPr>
        <w:t>s 3-letnim vzdrževanjem</w:t>
      </w:r>
    </w:p>
    <w:p w14:paraId="7200FE08" w14:textId="77777777" w:rsidR="0084230A" w:rsidRPr="00B47F14" w:rsidRDefault="0084230A"/>
    <w:p w14:paraId="46088AD4" w14:textId="4413BAD1" w:rsidR="005B4DA2" w:rsidRPr="00B47F14" w:rsidRDefault="008972CC" w:rsidP="00154E10">
      <w:pPr>
        <w:pStyle w:val="Heading1"/>
        <w:numPr>
          <w:ilvl w:val="0"/>
          <w:numId w:val="1"/>
        </w:numPr>
        <w:ind w:left="426"/>
        <w:rPr>
          <w:smallCaps w:val="0"/>
          <w:color w:val="0000FF"/>
          <w:kern w:val="0"/>
          <w:sz w:val="26"/>
          <w:szCs w:val="26"/>
        </w:rPr>
      </w:pPr>
      <w:r w:rsidRPr="00B47F14">
        <w:rPr>
          <w:smallCaps w:val="0"/>
          <w:color w:val="0000FF"/>
          <w:kern w:val="0"/>
          <w:sz w:val="26"/>
          <w:szCs w:val="26"/>
        </w:rPr>
        <w:t xml:space="preserve">NATANČEN OPIS PREDMETA IN </w:t>
      </w:r>
      <w:r w:rsidR="00B81F0C" w:rsidRPr="00B47F14">
        <w:rPr>
          <w:smallCaps w:val="0"/>
          <w:color w:val="0000FF"/>
          <w:kern w:val="0"/>
          <w:sz w:val="26"/>
          <w:szCs w:val="26"/>
        </w:rPr>
        <w:t>TEHNIČNE SPECIFIKACIJE</w:t>
      </w:r>
      <w:r w:rsidR="00010D85" w:rsidRPr="00B47F14">
        <w:rPr>
          <w:smallCaps w:val="0"/>
          <w:color w:val="0000FF"/>
          <w:kern w:val="0"/>
          <w:sz w:val="26"/>
          <w:szCs w:val="26"/>
        </w:rPr>
        <w:t xml:space="preserve"> </w:t>
      </w:r>
    </w:p>
    <w:p w14:paraId="7157D586" w14:textId="77777777" w:rsidR="005B4DA2" w:rsidRPr="00B47F14" w:rsidRDefault="005B4DA2" w:rsidP="005B4DA2">
      <w:pPr>
        <w:rPr>
          <w:sz w:val="22"/>
          <w:szCs w:val="22"/>
        </w:rPr>
      </w:pPr>
    </w:p>
    <w:p w14:paraId="2936620F" w14:textId="77777777" w:rsidR="003C32C5" w:rsidRPr="00B47F14" w:rsidRDefault="003C32C5" w:rsidP="003C32C5">
      <w:pPr>
        <w:jc w:val="both"/>
        <w:rPr>
          <w:b/>
          <w:color w:val="00B050"/>
          <w:sz w:val="22"/>
          <w:szCs w:val="22"/>
        </w:rPr>
      </w:pPr>
    </w:p>
    <w:p w14:paraId="3DB6BC23" w14:textId="661BF36D" w:rsidR="003C32C5" w:rsidRPr="00B47F14" w:rsidRDefault="003C32C5" w:rsidP="003C32C5">
      <w:pPr>
        <w:jc w:val="both"/>
        <w:rPr>
          <w:b/>
          <w:color w:val="00B050"/>
          <w:sz w:val="22"/>
          <w:szCs w:val="22"/>
        </w:rPr>
      </w:pPr>
      <w:r w:rsidRPr="00B47F14">
        <w:rPr>
          <w:b/>
          <w:color w:val="00B050"/>
          <w:sz w:val="22"/>
          <w:szCs w:val="22"/>
        </w:rPr>
        <w:t xml:space="preserve">PREDMET NAROČILA </w:t>
      </w:r>
      <w:r w:rsidR="00154E10" w:rsidRPr="00B47F14">
        <w:rPr>
          <w:b/>
          <w:color w:val="00B050"/>
          <w:sz w:val="22"/>
          <w:szCs w:val="22"/>
        </w:rPr>
        <w:t xml:space="preserve">ZA SKLOP </w:t>
      </w:r>
      <w:r w:rsidR="00F86D85">
        <w:rPr>
          <w:b/>
          <w:color w:val="00B050"/>
          <w:sz w:val="22"/>
          <w:szCs w:val="22"/>
        </w:rPr>
        <w:t>2</w:t>
      </w:r>
      <w:r w:rsidRPr="00B47F14">
        <w:rPr>
          <w:b/>
          <w:color w:val="00B050"/>
          <w:sz w:val="22"/>
          <w:szCs w:val="22"/>
        </w:rPr>
        <w:t>:</w:t>
      </w:r>
    </w:p>
    <w:p w14:paraId="265C4CF4" w14:textId="77777777" w:rsidR="003C32C5" w:rsidRPr="00B47F14" w:rsidRDefault="003C32C5" w:rsidP="003C32C5">
      <w:pPr>
        <w:jc w:val="both"/>
        <w:rPr>
          <w:color w:val="0000FF"/>
          <w:sz w:val="22"/>
          <w:szCs w:val="22"/>
        </w:rPr>
      </w:pPr>
    </w:p>
    <w:p w14:paraId="2B7548D6" w14:textId="16686495" w:rsidR="0007304E" w:rsidRDefault="00CE5E3B" w:rsidP="0007304E">
      <w:pPr>
        <w:jc w:val="both"/>
        <w:rPr>
          <w:sz w:val="22"/>
          <w:szCs w:val="22"/>
        </w:rPr>
      </w:pPr>
      <w:r w:rsidRPr="000B7890">
        <w:rPr>
          <w:sz w:val="22"/>
          <w:szCs w:val="22"/>
        </w:rPr>
        <w:t xml:space="preserve">Predmet naročila je </w:t>
      </w:r>
      <w:r w:rsidR="00F86D85">
        <w:rPr>
          <w:sz w:val="22"/>
          <w:szCs w:val="22"/>
        </w:rPr>
        <w:t xml:space="preserve">nakup dodatnih </w:t>
      </w:r>
      <w:r w:rsidR="00780EA9">
        <w:rPr>
          <w:sz w:val="22"/>
          <w:szCs w:val="22"/>
        </w:rPr>
        <w:t>licenc za virtualizacijo proizvajalca VMware</w:t>
      </w:r>
      <w:r w:rsidRPr="000B7890">
        <w:rPr>
          <w:sz w:val="22"/>
          <w:szCs w:val="22"/>
        </w:rPr>
        <w:t xml:space="preserve"> </w:t>
      </w:r>
      <w:r w:rsidR="00F86D85">
        <w:rPr>
          <w:sz w:val="22"/>
          <w:szCs w:val="22"/>
        </w:rPr>
        <w:t>s triletnim vzdrževanjem pri proizvajalcu.</w:t>
      </w:r>
    </w:p>
    <w:p w14:paraId="6CB2CF9C" w14:textId="77777777" w:rsidR="00CB3371" w:rsidRPr="00B47F14" w:rsidRDefault="00CB3371" w:rsidP="003C32C5">
      <w:pPr>
        <w:jc w:val="both"/>
        <w:rPr>
          <w:color w:val="0000FF"/>
          <w:sz w:val="22"/>
          <w:szCs w:val="22"/>
        </w:rPr>
      </w:pPr>
    </w:p>
    <w:p w14:paraId="43DB57CC" w14:textId="54F2D5EF" w:rsidR="003C32C5" w:rsidRPr="00B47F14" w:rsidRDefault="003C32C5" w:rsidP="003C32C5">
      <w:pPr>
        <w:jc w:val="both"/>
        <w:rPr>
          <w:color w:val="0000FF"/>
          <w:sz w:val="22"/>
          <w:szCs w:val="22"/>
        </w:rPr>
      </w:pPr>
    </w:p>
    <w:p w14:paraId="6FC9C975" w14:textId="77777777" w:rsidR="003C32C5" w:rsidRPr="00B47F14" w:rsidRDefault="003C32C5" w:rsidP="003C32C5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B47F14">
        <w:rPr>
          <w:b/>
          <w:color w:val="00B050"/>
          <w:sz w:val="22"/>
          <w:szCs w:val="22"/>
        </w:rPr>
        <w:t xml:space="preserve">SPECIFIKACIJE PREDMETA NAROČILA IN MINIMALNE ZAHTEVE NAROČNIKA: </w:t>
      </w:r>
    </w:p>
    <w:p w14:paraId="2B427847" w14:textId="77777777" w:rsidR="003C32C5" w:rsidRPr="00B47F14" w:rsidRDefault="003C32C5" w:rsidP="003C32C5">
      <w:pPr>
        <w:jc w:val="both"/>
        <w:rPr>
          <w:sz w:val="22"/>
          <w:szCs w:val="22"/>
        </w:rPr>
      </w:pPr>
    </w:p>
    <w:p w14:paraId="6075F798" w14:textId="7A1BAA12" w:rsidR="00DE66CE" w:rsidRPr="00DE66CE" w:rsidRDefault="00DE66CE" w:rsidP="00DE66CE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DE66CE">
        <w:rPr>
          <w:b/>
          <w:color w:val="00B050"/>
          <w:sz w:val="22"/>
          <w:szCs w:val="22"/>
        </w:rPr>
        <w:t xml:space="preserve">I. </w:t>
      </w:r>
      <w:r w:rsidR="00F86D85">
        <w:rPr>
          <w:b/>
          <w:color w:val="00B050"/>
          <w:sz w:val="22"/>
          <w:szCs w:val="22"/>
        </w:rPr>
        <w:t xml:space="preserve">NAKUP LICENC IN </w:t>
      </w:r>
      <w:r w:rsidR="00CE5E3B">
        <w:rPr>
          <w:b/>
          <w:color w:val="00B050"/>
          <w:sz w:val="22"/>
          <w:szCs w:val="22"/>
        </w:rPr>
        <w:t>3-LETN</w:t>
      </w:r>
      <w:r w:rsidR="00780EA9">
        <w:rPr>
          <w:b/>
          <w:color w:val="00B050"/>
          <w:sz w:val="22"/>
          <w:szCs w:val="22"/>
        </w:rPr>
        <w:t>O VZDRŽEVANJE</w:t>
      </w:r>
      <w:r w:rsidR="00CE5E3B">
        <w:rPr>
          <w:b/>
          <w:color w:val="00B050"/>
          <w:sz w:val="22"/>
          <w:szCs w:val="22"/>
        </w:rPr>
        <w:t xml:space="preserve"> PROGRAMSK</w:t>
      </w:r>
      <w:r w:rsidR="00780EA9">
        <w:rPr>
          <w:b/>
          <w:color w:val="00B050"/>
          <w:sz w:val="22"/>
          <w:szCs w:val="22"/>
        </w:rPr>
        <w:t>E</w:t>
      </w:r>
      <w:r w:rsidR="00CE5E3B">
        <w:rPr>
          <w:b/>
          <w:color w:val="00B050"/>
          <w:sz w:val="22"/>
          <w:szCs w:val="22"/>
        </w:rPr>
        <w:t xml:space="preserve"> OPREM</w:t>
      </w:r>
      <w:r w:rsidR="00780EA9">
        <w:rPr>
          <w:b/>
          <w:color w:val="00B050"/>
          <w:sz w:val="22"/>
          <w:szCs w:val="22"/>
        </w:rPr>
        <w:t>E</w:t>
      </w:r>
      <w:r w:rsidR="00CE5E3B">
        <w:rPr>
          <w:b/>
          <w:color w:val="00B050"/>
          <w:sz w:val="22"/>
          <w:szCs w:val="22"/>
        </w:rPr>
        <w:t xml:space="preserve"> </w:t>
      </w:r>
      <w:r w:rsidR="00780EA9">
        <w:rPr>
          <w:b/>
          <w:color w:val="00B050"/>
          <w:sz w:val="22"/>
          <w:szCs w:val="22"/>
        </w:rPr>
        <w:t>VMWARE</w:t>
      </w:r>
      <w:r w:rsidRPr="00DE66CE">
        <w:rPr>
          <w:b/>
          <w:color w:val="00B050"/>
          <w:sz w:val="22"/>
          <w:szCs w:val="22"/>
        </w:rPr>
        <w:t xml:space="preserve"> </w:t>
      </w:r>
    </w:p>
    <w:p w14:paraId="7758AF4C" w14:textId="77777777" w:rsidR="00DE66CE" w:rsidRDefault="00DE66CE" w:rsidP="00DE66CE">
      <w:pPr>
        <w:jc w:val="both"/>
        <w:rPr>
          <w:sz w:val="22"/>
          <w:szCs w:val="22"/>
        </w:rPr>
      </w:pPr>
      <w:bookmarkStart w:id="2" w:name="_Hlk25233800"/>
    </w:p>
    <w:bookmarkEnd w:id="2"/>
    <w:p w14:paraId="76137F76" w14:textId="71D08864" w:rsidR="00CE5E3B" w:rsidRDefault="00CE5E3B" w:rsidP="00CE5E3B">
      <w:pPr>
        <w:pStyle w:val="Header"/>
        <w:spacing w:after="60"/>
        <w:rPr>
          <w:sz w:val="22"/>
          <w:szCs w:val="22"/>
        </w:rPr>
      </w:pPr>
      <w:r w:rsidRPr="0013757C">
        <w:rPr>
          <w:sz w:val="22"/>
          <w:szCs w:val="22"/>
        </w:rPr>
        <w:t xml:space="preserve">Predmet naročila je </w:t>
      </w:r>
      <w:r w:rsidR="00FE537D">
        <w:rPr>
          <w:sz w:val="22"/>
          <w:szCs w:val="22"/>
        </w:rPr>
        <w:t>nakup dodatnih licenc</w:t>
      </w:r>
      <w:r w:rsidRPr="0013757C">
        <w:rPr>
          <w:sz w:val="22"/>
          <w:szCs w:val="22"/>
        </w:rPr>
        <w:t xml:space="preserve"> </w:t>
      </w:r>
      <w:r w:rsidR="004429AD">
        <w:rPr>
          <w:sz w:val="22"/>
          <w:szCs w:val="22"/>
        </w:rPr>
        <w:t xml:space="preserve">s 3-letnim vzdrževanjem </w:t>
      </w:r>
      <w:r>
        <w:rPr>
          <w:sz w:val="22"/>
          <w:szCs w:val="22"/>
        </w:rPr>
        <w:t>za naslednjo programsko opremo</w:t>
      </w:r>
      <w:r w:rsidRPr="0013757C">
        <w:rPr>
          <w:sz w:val="22"/>
          <w:szCs w:val="22"/>
        </w:rPr>
        <w:t>:</w:t>
      </w:r>
    </w:p>
    <w:p w14:paraId="2AF0B86D" w14:textId="33701913" w:rsidR="00F86D85" w:rsidRDefault="00536D6B" w:rsidP="00F86D85">
      <w:pPr>
        <w:pStyle w:val="Header"/>
        <w:numPr>
          <w:ilvl w:val="0"/>
          <w:numId w:val="40"/>
        </w:numPr>
        <w:spacing w:after="60"/>
        <w:rPr>
          <w:sz w:val="22"/>
          <w:szCs w:val="22"/>
        </w:rPr>
      </w:pPr>
      <w:r>
        <w:rPr>
          <w:sz w:val="22"/>
          <w:szCs w:val="22"/>
        </w:rPr>
        <w:t>3</w:t>
      </w:r>
      <w:r w:rsidR="00F86D85">
        <w:rPr>
          <w:sz w:val="22"/>
          <w:szCs w:val="22"/>
        </w:rPr>
        <w:t>x licence vSphere 6 Enterprise Plus</w:t>
      </w:r>
      <w:r>
        <w:rPr>
          <w:sz w:val="22"/>
          <w:szCs w:val="22"/>
        </w:rPr>
        <w:t xml:space="preserve"> za 1 CPU</w:t>
      </w:r>
    </w:p>
    <w:p w14:paraId="07B6CF14" w14:textId="748FB348" w:rsidR="00F86D85" w:rsidRDefault="004429AD" w:rsidP="00F86D85">
      <w:pPr>
        <w:pStyle w:val="Header"/>
        <w:numPr>
          <w:ilvl w:val="0"/>
          <w:numId w:val="40"/>
        </w:numPr>
        <w:spacing w:after="60"/>
        <w:rPr>
          <w:sz w:val="22"/>
          <w:szCs w:val="22"/>
        </w:rPr>
      </w:pPr>
      <w:r>
        <w:rPr>
          <w:sz w:val="22"/>
          <w:szCs w:val="22"/>
        </w:rPr>
        <w:t>16</w:t>
      </w:r>
      <w:r w:rsidR="00F86D85">
        <w:rPr>
          <w:sz w:val="22"/>
          <w:szCs w:val="22"/>
        </w:rPr>
        <w:t xml:space="preserve">x </w:t>
      </w:r>
      <w:r w:rsidR="00536D6B">
        <w:rPr>
          <w:sz w:val="22"/>
          <w:szCs w:val="22"/>
        </w:rPr>
        <w:t>licenc vRealize Operations 8 Advanc</w:t>
      </w:r>
      <w:r w:rsidR="009760F9">
        <w:rPr>
          <w:sz w:val="22"/>
          <w:szCs w:val="22"/>
        </w:rPr>
        <w:t>e</w:t>
      </w:r>
      <w:r w:rsidR="00536D6B">
        <w:rPr>
          <w:sz w:val="22"/>
          <w:szCs w:val="22"/>
        </w:rPr>
        <w:t>d za 1 CPU</w:t>
      </w:r>
    </w:p>
    <w:p w14:paraId="231417CC" w14:textId="77777777" w:rsidR="00CE5E3B" w:rsidRPr="0013757C" w:rsidRDefault="00CE5E3B" w:rsidP="00CE5E3B">
      <w:pPr>
        <w:pStyle w:val="Header"/>
        <w:spacing w:after="60"/>
        <w:rPr>
          <w:sz w:val="22"/>
          <w:szCs w:val="22"/>
        </w:rPr>
      </w:pPr>
    </w:p>
    <w:tbl>
      <w:tblPr>
        <w:tblW w:w="836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13"/>
        <w:gridCol w:w="851"/>
      </w:tblGrid>
      <w:tr w:rsidR="00F86D85" w:rsidRPr="0013757C" w14:paraId="115D3106" w14:textId="77777777" w:rsidTr="00F86D85">
        <w:trPr>
          <w:trHeight w:val="50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14:paraId="650DC6AE" w14:textId="77777777" w:rsidR="00F86D85" w:rsidRPr="0013757C" w:rsidRDefault="00F86D85" w:rsidP="00766FFC">
            <w:pPr>
              <w:pStyle w:val="Header"/>
              <w:jc w:val="both"/>
              <w:rPr>
                <w:b/>
                <w:sz w:val="22"/>
                <w:szCs w:val="22"/>
              </w:rPr>
            </w:pPr>
            <w:r w:rsidRPr="0013757C">
              <w:rPr>
                <w:sz w:val="22"/>
                <w:szCs w:val="22"/>
              </w:rPr>
              <w:t> </w:t>
            </w:r>
            <w:r w:rsidRPr="0013757C">
              <w:rPr>
                <w:b/>
                <w:sz w:val="22"/>
                <w:szCs w:val="22"/>
              </w:rPr>
              <w:t>Naziv licence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E6A2"/>
            <w:noWrap/>
            <w:vAlign w:val="center"/>
            <w:hideMark/>
          </w:tcPr>
          <w:p w14:paraId="5C8BE1F1" w14:textId="77777777" w:rsidR="00F86D85" w:rsidRPr="0013757C" w:rsidRDefault="00F86D85" w:rsidP="00766FFC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r w:rsidRPr="0013757C">
              <w:rPr>
                <w:b/>
                <w:bCs/>
                <w:sz w:val="22"/>
                <w:szCs w:val="22"/>
              </w:rPr>
              <w:t>Kol</w:t>
            </w:r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F86D85" w:rsidRPr="00466D62" w14:paraId="7FCDDA4F" w14:textId="77777777" w:rsidTr="000F25FE">
        <w:trPr>
          <w:trHeight w:val="51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12876" w14:textId="16AF4E12" w:rsidR="00F86D85" w:rsidRPr="00466D62" w:rsidRDefault="003234D1" w:rsidP="000F25FE">
            <w:pPr>
              <w:pStyle w:val="Head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VMware vSphere Enterprise Plus </w:t>
            </w:r>
            <w:r w:rsidR="004429AD">
              <w:rPr>
                <w:sz w:val="22"/>
                <w:szCs w:val="22"/>
                <w:lang w:val="en-US"/>
              </w:rPr>
              <w:t xml:space="preserve">za 1 PCU za 3 </w:t>
            </w:r>
            <w:proofErr w:type="spellStart"/>
            <w:r w:rsidR="004429AD">
              <w:rPr>
                <w:sz w:val="22"/>
                <w:szCs w:val="22"/>
                <w:lang w:val="en-US"/>
              </w:rPr>
              <w:t>leta</w:t>
            </w:r>
            <w:proofErr w:type="spellEnd"/>
            <w:r w:rsidR="004429AD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A14D4" w14:textId="5BC432BD" w:rsidR="00F86D85" w:rsidRPr="00466D62" w:rsidRDefault="004429AD" w:rsidP="000F25FE">
            <w:pPr>
              <w:pStyle w:val="Header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</w:tr>
      <w:tr w:rsidR="00F86D85" w:rsidRPr="00466D62" w14:paraId="01D36C1D" w14:textId="77777777" w:rsidTr="00F86D85">
        <w:trPr>
          <w:trHeight w:val="510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6A77" w14:textId="3D733098" w:rsidR="00F86D85" w:rsidRPr="00466D62" w:rsidRDefault="004429AD" w:rsidP="000000A4">
            <w:pPr>
              <w:pStyle w:val="Head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 xml:space="preserve">VMware </w:t>
            </w:r>
            <w:proofErr w:type="spellStart"/>
            <w:r>
              <w:rPr>
                <w:sz w:val="22"/>
                <w:szCs w:val="22"/>
                <w:lang w:val="en-US"/>
              </w:rPr>
              <w:t>vRealize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Operations 8 Advanced za 1 CPU za 3 </w:t>
            </w:r>
            <w:proofErr w:type="spellStart"/>
            <w:r>
              <w:rPr>
                <w:sz w:val="22"/>
                <w:szCs w:val="22"/>
                <w:lang w:val="en-US"/>
              </w:rPr>
              <w:t>leta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0683" w14:textId="11C54D6B" w:rsidR="00F86D85" w:rsidRPr="00466D62" w:rsidRDefault="004429AD" w:rsidP="000000A4">
            <w:pPr>
              <w:pStyle w:val="Header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</w:tr>
    </w:tbl>
    <w:p w14:paraId="35C804A3" w14:textId="2F67E143" w:rsidR="00CE5E3B" w:rsidRDefault="00CE5E3B" w:rsidP="00CE5E3B">
      <w:pPr>
        <w:pStyle w:val="Header"/>
        <w:rPr>
          <w:sz w:val="22"/>
          <w:szCs w:val="22"/>
        </w:rPr>
      </w:pPr>
    </w:p>
    <w:p w14:paraId="17F1A90B" w14:textId="0ACEEB42" w:rsidR="004429AD" w:rsidRDefault="00F86D85" w:rsidP="00DD25F2">
      <w:pPr>
        <w:rPr>
          <w:sz w:val="22"/>
          <w:szCs w:val="22"/>
        </w:rPr>
      </w:pPr>
      <w:r>
        <w:rPr>
          <w:sz w:val="22"/>
          <w:szCs w:val="22"/>
        </w:rPr>
        <w:t xml:space="preserve">Naročnik bo naročilo </w:t>
      </w:r>
      <w:r w:rsidR="00536D6B">
        <w:rPr>
          <w:sz w:val="22"/>
          <w:szCs w:val="22"/>
        </w:rPr>
        <w:t>zaradi različnih do</w:t>
      </w:r>
      <w:r w:rsidR="009760F9">
        <w:rPr>
          <w:sz w:val="22"/>
          <w:szCs w:val="22"/>
        </w:rPr>
        <w:t>b</w:t>
      </w:r>
      <w:r w:rsidR="00536D6B">
        <w:rPr>
          <w:sz w:val="22"/>
          <w:szCs w:val="22"/>
        </w:rPr>
        <w:t xml:space="preserve">avnih rokov opreme </w:t>
      </w:r>
      <w:r>
        <w:rPr>
          <w:sz w:val="22"/>
          <w:szCs w:val="22"/>
        </w:rPr>
        <w:t>izvedel v dveh terminih</w:t>
      </w:r>
      <w:r w:rsidR="004429AD">
        <w:rPr>
          <w:sz w:val="22"/>
          <w:szCs w:val="22"/>
        </w:rPr>
        <w:t>:</w:t>
      </w:r>
    </w:p>
    <w:p w14:paraId="60BFDA97" w14:textId="6A481B7E" w:rsidR="004429AD" w:rsidRDefault="004429AD" w:rsidP="00DD25F2">
      <w:pPr>
        <w:rPr>
          <w:sz w:val="22"/>
          <w:szCs w:val="22"/>
        </w:rPr>
      </w:pPr>
      <w:r>
        <w:rPr>
          <w:sz w:val="22"/>
          <w:szCs w:val="22"/>
        </w:rPr>
        <w:t>- ob sklenitvi pogodbe za 12x CPU za vRealize Operations</w:t>
      </w:r>
    </w:p>
    <w:p w14:paraId="5BDE48EF" w14:textId="2A7266BB" w:rsidR="00DD25F2" w:rsidRDefault="00F86D85" w:rsidP="00DD25F2">
      <w:pPr>
        <w:rPr>
          <w:sz w:val="22"/>
          <w:szCs w:val="22"/>
        </w:rPr>
      </w:pPr>
      <w:r>
        <w:rPr>
          <w:sz w:val="22"/>
          <w:szCs w:val="22"/>
        </w:rPr>
        <w:t>- ob dobavi novih strežniških rezin</w:t>
      </w:r>
      <w:r w:rsidR="004429AD">
        <w:rPr>
          <w:sz w:val="22"/>
          <w:szCs w:val="22"/>
        </w:rPr>
        <w:t xml:space="preserve"> za 3x CPU za vSphere in 4x CPU za vRealize Operations</w:t>
      </w:r>
    </w:p>
    <w:p w14:paraId="5ED858FC" w14:textId="77777777" w:rsidR="003234D1" w:rsidRDefault="003234D1" w:rsidP="00DD25F2">
      <w:pPr>
        <w:rPr>
          <w:sz w:val="22"/>
          <w:szCs w:val="22"/>
        </w:rPr>
      </w:pPr>
    </w:p>
    <w:p w14:paraId="3BD3C83D" w14:textId="31BF1D05" w:rsidR="00DD25F2" w:rsidRDefault="00DD25F2" w:rsidP="00DD25F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Ponudnik mora predložiti potrdilo proizvajalca o </w:t>
      </w:r>
      <w:r w:rsidR="00F86D85">
        <w:rPr>
          <w:sz w:val="22"/>
          <w:szCs w:val="22"/>
        </w:rPr>
        <w:t xml:space="preserve">nakupu </w:t>
      </w:r>
      <w:r>
        <w:rPr>
          <w:sz w:val="22"/>
          <w:szCs w:val="22"/>
        </w:rPr>
        <w:t xml:space="preserve">licenc najkasneje </w:t>
      </w:r>
      <w:r w:rsidR="00F86D85">
        <w:rPr>
          <w:sz w:val="22"/>
          <w:szCs w:val="22"/>
        </w:rPr>
        <w:t>v 14 dneh od uradnega poziva</w:t>
      </w:r>
      <w:r w:rsidR="003234D1">
        <w:rPr>
          <w:sz w:val="22"/>
          <w:szCs w:val="22"/>
        </w:rPr>
        <w:t xml:space="preserve"> za nakup</w:t>
      </w:r>
      <w:r>
        <w:rPr>
          <w:sz w:val="22"/>
          <w:szCs w:val="22"/>
        </w:rPr>
        <w:t xml:space="preserve">. </w:t>
      </w:r>
    </w:p>
    <w:p w14:paraId="620AE89B" w14:textId="4C504493" w:rsidR="00D501F2" w:rsidRDefault="00D501F2" w:rsidP="00367200">
      <w:pPr>
        <w:spacing w:after="120"/>
        <w:jc w:val="both"/>
        <w:rPr>
          <w:sz w:val="22"/>
          <w:szCs w:val="22"/>
        </w:rPr>
      </w:pPr>
    </w:p>
    <w:p w14:paraId="3E63AC65" w14:textId="77777777" w:rsidR="003D0083" w:rsidRDefault="003D0083" w:rsidP="00367200">
      <w:pPr>
        <w:spacing w:after="120"/>
        <w:jc w:val="both"/>
        <w:rPr>
          <w:sz w:val="22"/>
          <w:szCs w:val="22"/>
        </w:rPr>
      </w:pPr>
    </w:p>
    <w:p w14:paraId="0CCEC139" w14:textId="77777777" w:rsidR="00D501F2" w:rsidRDefault="00D501F2" w:rsidP="00D501F2">
      <w:pPr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Zastopnik/pooblaščeni predstavnik ponudnika izjavljam, da blago in storitve v celoti ustrezajo zgoraj navedenim opisom.</w:t>
      </w:r>
    </w:p>
    <w:p w14:paraId="72D77076" w14:textId="77777777" w:rsidR="00D501F2" w:rsidRDefault="00D501F2" w:rsidP="00D501F2">
      <w:pPr>
        <w:rPr>
          <w:rFonts w:eastAsia="Calibri"/>
          <w:sz w:val="22"/>
          <w:szCs w:val="22"/>
          <w:lang w:eastAsia="en-US"/>
        </w:rPr>
      </w:pPr>
    </w:p>
    <w:p w14:paraId="4E024704" w14:textId="77777777" w:rsidR="00D501F2" w:rsidRDefault="00D501F2" w:rsidP="00D501F2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lastRenderedPageBreak/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 xml:space="preserve">V/na </w:t>
      </w:r>
      <w:r>
        <w:rPr>
          <w:rFonts w:eastAsia="Calibri"/>
          <w:sz w:val="22"/>
          <w:szCs w:val="22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3" w:name="Text1"/>
      <w:r>
        <w:rPr>
          <w:rFonts w:eastAsia="Calibri"/>
          <w:sz w:val="22"/>
          <w:szCs w:val="22"/>
          <w:lang w:eastAsia="en-US"/>
        </w:rPr>
        <w:instrText xml:space="preserve"> FORMTEXT </w:instrTex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  <w:fldChar w:fldCharType="separate"/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rPr>
          <w:rFonts w:eastAsia="Calibri"/>
          <w:noProof/>
          <w:sz w:val="22"/>
          <w:szCs w:val="22"/>
          <w:lang w:eastAsia="en-US"/>
        </w:rPr>
        <w:tab/>
      </w:r>
      <w:r>
        <w:rPr>
          <w:rFonts w:eastAsia="Calibri"/>
          <w:noProof/>
          <w:sz w:val="22"/>
          <w:szCs w:val="22"/>
          <w:lang w:eastAsia="en-US"/>
        </w:rPr>
        <w:tab/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fldChar w:fldCharType="end"/>
      </w:r>
      <w:bookmarkEnd w:id="3"/>
      <w:r>
        <w:rPr>
          <w:rFonts w:eastAsia="Calibri"/>
          <w:sz w:val="22"/>
          <w:szCs w:val="22"/>
          <w:lang w:eastAsia="en-US"/>
        </w:rPr>
        <w:t xml:space="preserve">, dne </w:t>
      </w:r>
      <w:r>
        <w:rPr>
          <w:rFonts w:eastAsia="Calibri"/>
          <w:sz w:val="22"/>
          <w:szCs w:val="22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4" w:name="Text2"/>
      <w:r>
        <w:rPr>
          <w:rFonts w:eastAsia="Calibri"/>
          <w:sz w:val="22"/>
          <w:szCs w:val="22"/>
          <w:lang w:eastAsia="en-US"/>
        </w:rPr>
        <w:instrText xml:space="preserve"> FORMTEXT </w:instrText>
      </w:r>
      <w:r>
        <w:rPr>
          <w:rFonts w:eastAsia="Calibri"/>
          <w:sz w:val="22"/>
          <w:szCs w:val="22"/>
          <w:lang w:eastAsia="en-US"/>
        </w:rPr>
      </w:r>
      <w:r>
        <w:rPr>
          <w:rFonts w:eastAsia="Calibri"/>
          <w:sz w:val="22"/>
          <w:szCs w:val="22"/>
          <w:lang w:eastAsia="en-US"/>
        </w:rPr>
        <w:fldChar w:fldCharType="separate"/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rPr>
          <w:rFonts w:eastAsia="Calibri"/>
          <w:noProof/>
          <w:sz w:val="22"/>
          <w:szCs w:val="22"/>
          <w:lang w:eastAsia="en-US"/>
        </w:rPr>
        <w:tab/>
      </w:r>
      <w:r>
        <w:rPr>
          <w:rFonts w:eastAsia="Calibri"/>
          <w:noProof/>
          <w:sz w:val="22"/>
          <w:szCs w:val="22"/>
          <w:lang w:eastAsia="en-US"/>
        </w:rPr>
        <w:t> </w:t>
      </w:r>
      <w:r>
        <w:fldChar w:fldCharType="end"/>
      </w:r>
      <w:bookmarkEnd w:id="4"/>
    </w:p>
    <w:p w14:paraId="486B50E0" w14:textId="77777777" w:rsidR="00D501F2" w:rsidRDefault="00D501F2" w:rsidP="00D501F2">
      <w:pPr>
        <w:rPr>
          <w:rFonts w:eastAsia="Calibri"/>
          <w:sz w:val="22"/>
          <w:szCs w:val="22"/>
          <w:lang w:eastAsia="en-US"/>
        </w:rPr>
      </w:pPr>
    </w:p>
    <w:p w14:paraId="580A74D8" w14:textId="77777777" w:rsidR="00D501F2" w:rsidRDefault="00D501F2" w:rsidP="00D501F2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>Ime in priimek:</w:t>
      </w:r>
    </w:p>
    <w:p w14:paraId="243169A6" w14:textId="77777777" w:rsidR="00D501F2" w:rsidRDefault="00D501F2" w:rsidP="00D501F2">
      <w:pPr>
        <w:rPr>
          <w:rFonts w:eastAsia="Calibri"/>
          <w:sz w:val="22"/>
          <w:szCs w:val="22"/>
          <w:lang w:eastAsia="en-US"/>
        </w:rPr>
      </w:pPr>
    </w:p>
    <w:p w14:paraId="16AEBD5B" w14:textId="77777777" w:rsidR="00D501F2" w:rsidRDefault="00D501F2" w:rsidP="00D501F2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  <w:t>Podpis in žig:</w:t>
      </w:r>
    </w:p>
    <w:p w14:paraId="76CE37F3" w14:textId="77777777" w:rsidR="00D501F2" w:rsidRPr="00FA6531" w:rsidRDefault="00D501F2" w:rsidP="00367200">
      <w:pPr>
        <w:spacing w:after="120"/>
        <w:jc w:val="both"/>
        <w:rPr>
          <w:b/>
          <w:sz w:val="22"/>
          <w:szCs w:val="22"/>
        </w:rPr>
      </w:pPr>
    </w:p>
    <w:p w14:paraId="37CFDEDA" w14:textId="77777777" w:rsidR="00C821CE" w:rsidRPr="00B47F14" w:rsidRDefault="00C821CE" w:rsidP="002F0695">
      <w:pPr>
        <w:jc w:val="both"/>
        <w:rPr>
          <w:sz w:val="22"/>
          <w:szCs w:val="22"/>
        </w:rPr>
      </w:pPr>
    </w:p>
    <w:sectPr w:rsidR="00C821CE" w:rsidRPr="00B47F14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55F3E" w14:textId="77777777" w:rsidR="00A6503E" w:rsidRDefault="00A6503E">
      <w:r>
        <w:separator/>
      </w:r>
    </w:p>
  </w:endnote>
  <w:endnote w:type="continuationSeparator" w:id="0">
    <w:p w14:paraId="6A0BC28E" w14:textId="77777777" w:rsidR="00A6503E" w:rsidRDefault="00A6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251E1" w14:textId="77777777" w:rsidR="00773692" w:rsidRDefault="007736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F6F17" w14:textId="77777777" w:rsidR="00773692" w:rsidRDefault="007736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2F1D3" w14:textId="77777777" w:rsidR="00A6503E" w:rsidRDefault="00A6503E">
      <w:r>
        <w:separator/>
      </w:r>
    </w:p>
  </w:footnote>
  <w:footnote w:type="continuationSeparator" w:id="0">
    <w:p w14:paraId="1E63C6AA" w14:textId="77777777" w:rsidR="00A6503E" w:rsidRDefault="00A650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6BDA5" w14:textId="77777777" w:rsidR="00773692" w:rsidRDefault="007736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66A2F" w14:textId="77777777" w:rsidR="00D501F2" w:rsidRPr="00B42825" w:rsidRDefault="00D501F2" w:rsidP="00D501F2">
    <w:pPr>
      <w:pStyle w:val="Header"/>
      <w:pBdr>
        <w:bottom w:val="single" w:sz="4" w:space="1" w:color="auto"/>
      </w:pBdr>
      <w:jc w:val="right"/>
      <w:rPr>
        <w:rFonts w:ascii="Verdana" w:hAnsi="Verdana"/>
        <w:i/>
        <w:sz w:val="16"/>
        <w:szCs w:val="16"/>
        <w:lang w:val="en-GB"/>
      </w:rPr>
    </w:pPr>
    <w:proofErr w:type="spellStart"/>
    <w:r w:rsidRPr="00B42825">
      <w:rPr>
        <w:rFonts w:ascii="Verdana" w:hAnsi="Verdana"/>
        <w:i/>
        <w:sz w:val="16"/>
        <w:szCs w:val="16"/>
        <w:lang w:val="en-GB"/>
      </w:rPr>
      <w:t>Specifikacije_sklop</w:t>
    </w:r>
    <w:proofErr w:type="spellEnd"/>
    <w:r w:rsidRPr="00B42825">
      <w:rPr>
        <w:rFonts w:ascii="Verdana" w:hAnsi="Verdana"/>
        <w:i/>
        <w:sz w:val="16"/>
        <w:szCs w:val="16"/>
        <w:lang w:val="en-GB"/>
      </w:rPr>
      <w:t xml:space="preserve"> 2</w:t>
    </w:r>
  </w:p>
  <w:p w14:paraId="7DEE0932" w14:textId="426B674A" w:rsidR="003351F9" w:rsidRPr="00D501F2" w:rsidRDefault="003351F9" w:rsidP="00D501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1F051" w14:textId="77777777" w:rsidR="00773692" w:rsidRDefault="007736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4612B"/>
    <w:multiLevelType w:val="hybridMultilevel"/>
    <w:tmpl w:val="CFAEE75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C049A"/>
    <w:multiLevelType w:val="hybridMultilevel"/>
    <w:tmpl w:val="51BE7C40"/>
    <w:lvl w:ilvl="0" w:tplc="0424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D7C6319"/>
    <w:multiLevelType w:val="hybridMultilevel"/>
    <w:tmpl w:val="295CF1B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9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0" w15:restartNumberingAfterBreak="0">
    <w:nsid w:val="36E115B1"/>
    <w:multiLevelType w:val="hybridMultilevel"/>
    <w:tmpl w:val="7416D25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3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F834D72"/>
    <w:multiLevelType w:val="hybridMultilevel"/>
    <w:tmpl w:val="1D8C024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7" w15:restartNumberingAfterBreak="0">
    <w:nsid w:val="43C76F2C"/>
    <w:multiLevelType w:val="hybridMultilevel"/>
    <w:tmpl w:val="815E6596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8E660B0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0A76C13"/>
    <w:multiLevelType w:val="multilevel"/>
    <w:tmpl w:val="AF422E3E"/>
    <w:lvl w:ilvl="0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A976D5"/>
    <w:multiLevelType w:val="hybridMultilevel"/>
    <w:tmpl w:val="2FA656A6"/>
    <w:lvl w:ilvl="0" w:tplc="04240019">
      <w:start w:val="1"/>
      <w:numFmt w:val="low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1746568"/>
    <w:multiLevelType w:val="multilevel"/>
    <w:tmpl w:val="1A30FE60"/>
    <w:lvl w:ilvl="0">
      <w:start w:val="1"/>
      <w:numFmt w:val="lowerLetter"/>
      <w:lvlText w:val="%1)"/>
      <w:lvlJc w:val="left"/>
      <w:pPr>
        <w:tabs>
          <w:tab w:val="num" w:pos="99"/>
        </w:tabs>
        <w:ind w:left="99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819"/>
        </w:tabs>
        <w:ind w:left="819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539"/>
        </w:tabs>
        <w:ind w:left="1539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259"/>
        </w:tabs>
        <w:ind w:left="2259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979"/>
        </w:tabs>
        <w:ind w:left="2979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699"/>
        </w:tabs>
        <w:ind w:left="3699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139"/>
        </w:tabs>
        <w:ind w:left="5139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5859"/>
        </w:tabs>
        <w:ind w:left="5859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71D0487"/>
    <w:multiLevelType w:val="hybridMultilevel"/>
    <w:tmpl w:val="B6FA16B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07202C"/>
    <w:multiLevelType w:val="hybridMultilevel"/>
    <w:tmpl w:val="D1AEB4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251C35"/>
    <w:multiLevelType w:val="hybridMultilevel"/>
    <w:tmpl w:val="3FB8E742"/>
    <w:lvl w:ilvl="0" w:tplc="BFF80564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DF7FCB"/>
    <w:multiLevelType w:val="hybridMultilevel"/>
    <w:tmpl w:val="C140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04C19"/>
    <w:multiLevelType w:val="hybridMultilevel"/>
    <w:tmpl w:val="5504D8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3E90079"/>
    <w:multiLevelType w:val="hybridMultilevel"/>
    <w:tmpl w:val="9740E2D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34" w15:restartNumberingAfterBreak="0">
    <w:nsid w:val="75267504"/>
    <w:multiLevelType w:val="hybridMultilevel"/>
    <w:tmpl w:val="BADC1D2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405B9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Euphemia" w:hAnsi="Euphemi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D863B4"/>
    <w:multiLevelType w:val="hybridMultilevel"/>
    <w:tmpl w:val="13A026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32790"/>
    <w:multiLevelType w:val="hybridMultilevel"/>
    <w:tmpl w:val="6EF4202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053459876">
    <w:abstractNumId w:val="23"/>
  </w:num>
  <w:num w:numId="2" w16cid:durableId="628702738">
    <w:abstractNumId w:val="1"/>
  </w:num>
  <w:num w:numId="3" w16cid:durableId="531377766">
    <w:abstractNumId w:val="0"/>
  </w:num>
  <w:num w:numId="4" w16cid:durableId="46497244">
    <w:abstractNumId w:val="35"/>
  </w:num>
  <w:num w:numId="5" w16cid:durableId="1262421801">
    <w:abstractNumId w:val="19"/>
  </w:num>
  <w:num w:numId="6" w16cid:durableId="128668724">
    <w:abstractNumId w:val="9"/>
  </w:num>
  <w:num w:numId="7" w16cid:durableId="1493981835">
    <w:abstractNumId w:val="12"/>
  </w:num>
  <w:num w:numId="8" w16cid:durableId="711416752">
    <w:abstractNumId w:val="16"/>
  </w:num>
  <w:num w:numId="9" w16cid:durableId="1965689767">
    <w:abstractNumId w:val="2"/>
  </w:num>
  <w:num w:numId="10" w16cid:durableId="172840951">
    <w:abstractNumId w:val="15"/>
  </w:num>
  <w:num w:numId="11" w16cid:durableId="1717317006">
    <w:abstractNumId w:val="33"/>
  </w:num>
  <w:num w:numId="12" w16cid:durableId="719595265">
    <w:abstractNumId w:val="8"/>
  </w:num>
  <w:num w:numId="13" w16cid:durableId="1191647832">
    <w:abstractNumId w:val="7"/>
  </w:num>
  <w:num w:numId="14" w16cid:durableId="2108621741">
    <w:abstractNumId w:val="39"/>
  </w:num>
  <w:num w:numId="15" w16cid:durableId="991526638">
    <w:abstractNumId w:val="11"/>
  </w:num>
  <w:num w:numId="16" w16cid:durableId="1565338800">
    <w:abstractNumId w:val="24"/>
  </w:num>
  <w:num w:numId="17" w16cid:durableId="339046448">
    <w:abstractNumId w:val="37"/>
  </w:num>
  <w:num w:numId="18" w16cid:durableId="1963732198">
    <w:abstractNumId w:val="29"/>
  </w:num>
  <w:num w:numId="19" w16cid:durableId="104430174">
    <w:abstractNumId w:val="13"/>
  </w:num>
  <w:num w:numId="20" w16cid:durableId="1693264818">
    <w:abstractNumId w:val="3"/>
  </w:num>
  <w:num w:numId="21" w16cid:durableId="1326546658">
    <w:abstractNumId w:val="18"/>
  </w:num>
  <w:num w:numId="22" w16cid:durableId="1079865667">
    <w:abstractNumId w:val="31"/>
  </w:num>
  <w:num w:numId="23" w16cid:durableId="1479765071">
    <w:abstractNumId w:val="17"/>
  </w:num>
  <w:num w:numId="24" w16cid:durableId="1688628963">
    <w:abstractNumId w:val="34"/>
  </w:num>
  <w:num w:numId="25" w16cid:durableId="739399604">
    <w:abstractNumId w:val="4"/>
  </w:num>
  <w:num w:numId="26" w16cid:durableId="731778858">
    <w:abstractNumId w:val="10"/>
  </w:num>
  <w:num w:numId="27" w16cid:durableId="895579578">
    <w:abstractNumId w:val="21"/>
  </w:num>
  <w:num w:numId="28" w16cid:durableId="1702049341">
    <w:abstractNumId w:val="25"/>
  </w:num>
  <w:num w:numId="29" w16cid:durableId="701589250">
    <w:abstractNumId w:val="6"/>
  </w:num>
  <w:num w:numId="30" w16cid:durableId="803042597">
    <w:abstractNumId w:val="22"/>
  </w:num>
  <w:num w:numId="31" w16cid:durableId="1033263529">
    <w:abstractNumId w:val="20"/>
  </w:num>
  <w:num w:numId="32" w16cid:durableId="601106586">
    <w:abstractNumId w:val="38"/>
  </w:num>
  <w:num w:numId="33" w16cid:durableId="573245977">
    <w:abstractNumId w:val="27"/>
  </w:num>
  <w:num w:numId="34" w16cid:durableId="149443280">
    <w:abstractNumId w:val="5"/>
  </w:num>
  <w:num w:numId="35" w16cid:durableId="1311786581">
    <w:abstractNumId w:val="14"/>
  </w:num>
  <w:num w:numId="36" w16cid:durableId="1503427538">
    <w:abstractNumId w:val="32"/>
  </w:num>
  <w:num w:numId="37" w16cid:durableId="1287657015">
    <w:abstractNumId w:val="36"/>
  </w:num>
  <w:num w:numId="38" w16cid:durableId="512493000">
    <w:abstractNumId w:val="28"/>
  </w:num>
  <w:num w:numId="39" w16cid:durableId="1830901320">
    <w:abstractNumId w:val="26"/>
  </w:num>
  <w:num w:numId="40" w16cid:durableId="862086123">
    <w:abstractNumId w:val="3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2628F"/>
    <w:rsid w:val="00026408"/>
    <w:rsid w:val="00033599"/>
    <w:rsid w:val="0003706A"/>
    <w:rsid w:val="000412A6"/>
    <w:rsid w:val="000440F9"/>
    <w:rsid w:val="00044D9B"/>
    <w:rsid w:val="000462C3"/>
    <w:rsid w:val="0004654B"/>
    <w:rsid w:val="0005391C"/>
    <w:rsid w:val="00054A29"/>
    <w:rsid w:val="000628B4"/>
    <w:rsid w:val="00063F9C"/>
    <w:rsid w:val="00067340"/>
    <w:rsid w:val="000717C5"/>
    <w:rsid w:val="0007304E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3A12"/>
    <w:rsid w:val="000C44BC"/>
    <w:rsid w:val="000C6AB1"/>
    <w:rsid w:val="000E0794"/>
    <w:rsid w:val="000E3C1A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17FA4"/>
    <w:rsid w:val="00121C3C"/>
    <w:rsid w:val="00125269"/>
    <w:rsid w:val="00132940"/>
    <w:rsid w:val="00150D2E"/>
    <w:rsid w:val="00153EE8"/>
    <w:rsid w:val="00154E10"/>
    <w:rsid w:val="0016214F"/>
    <w:rsid w:val="00162A3C"/>
    <w:rsid w:val="00165481"/>
    <w:rsid w:val="001807F7"/>
    <w:rsid w:val="00180E11"/>
    <w:rsid w:val="00184A87"/>
    <w:rsid w:val="00190123"/>
    <w:rsid w:val="00194412"/>
    <w:rsid w:val="00196F11"/>
    <w:rsid w:val="001B39BA"/>
    <w:rsid w:val="001C1B76"/>
    <w:rsid w:val="001C414A"/>
    <w:rsid w:val="001C5355"/>
    <w:rsid w:val="001D1C23"/>
    <w:rsid w:val="001E0575"/>
    <w:rsid w:val="001E0F77"/>
    <w:rsid w:val="001E4AA5"/>
    <w:rsid w:val="001F0836"/>
    <w:rsid w:val="001F4A91"/>
    <w:rsid w:val="0020206A"/>
    <w:rsid w:val="00221CB3"/>
    <w:rsid w:val="00236B55"/>
    <w:rsid w:val="0023704B"/>
    <w:rsid w:val="00243E10"/>
    <w:rsid w:val="002508A9"/>
    <w:rsid w:val="002675A2"/>
    <w:rsid w:val="00296019"/>
    <w:rsid w:val="002B28F6"/>
    <w:rsid w:val="002B3124"/>
    <w:rsid w:val="002B3A9E"/>
    <w:rsid w:val="002C0E47"/>
    <w:rsid w:val="002F0695"/>
    <w:rsid w:val="003022F5"/>
    <w:rsid w:val="003234D1"/>
    <w:rsid w:val="00325925"/>
    <w:rsid w:val="0033243A"/>
    <w:rsid w:val="0033402B"/>
    <w:rsid w:val="003351F9"/>
    <w:rsid w:val="00341371"/>
    <w:rsid w:val="003418A4"/>
    <w:rsid w:val="0034485E"/>
    <w:rsid w:val="003448E5"/>
    <w:rsid w:val="00345A27"/>
    <w:rsid w:val="00346D00"/>
    <w:rsid w:val="00350730"/>
    <w:rsid w:val="003532DD"/>
    <w:rsid w:val="00365853"/>
    <w:rsid w:val="003660E4"/>
    <w:rsid w:val="00367200"/>
    <w:rsid w:val="00377F8C"/>
    <w:rsid w:val="00391B14"/>
    <w:rsid w:val="00393F5C"/>
    <w:rsid w:val="003943B4"/>
    <w:rsid w:val="003A12D9"/>
    <w:rsid w:val="003A7631"/>
    <w:rsid w:val="003C0151"/>
    <w:rsid w:val="003C32C5"/>
    <w:rsid w:val="003C32CD"/>
    <w:rsid w:val="003C3943"/>
    <w:rsid w:val="003D0083"/>
    <w:rsid w:val="003D4270"/>
    <w:rsid w:val="003F1440"/>
    <w:rsid w:val="004166FE"/>
    <w:rsid w:val="00423426"/>
    <w:rsid w:val="004249DE"/>
    <w:rsid w:val="00433963"/>
    <w:rsid w:val="00433C8A"/>
    <w:rsid w:val="0043699A"/>
    <w:rsid w:val="004429AD"/>
    <w:rsid w:val="00446129"/>
    <w:rsid w:val="004469A9"/>
    <w:rsid w:val="004479CD"/>
    <w:rsid w:val="0045008C"/>
    <w:rsid w:val="00456D55"/>
    <w:rsid w:val="00463071"/>
    <w:rsid w:val="00466D62"/>
    <w:rsid w:val="00477C05"/>
    <w:rsid w:val="00477E07"/>
    <w:rsid w:val="00481D95"/>
    <w:rsid w:val="00481E2E"/>
    <w:rsid w:val="0048203E"/>
    <w:rsid w:val="00486569"/>
    <w:rsid w:val="00492B9F"/>
    <w:rsid w:val="004A32E3"/>
    <w:rsid w:val="004A4376"/>
    <w:rsid w:val="004A72BA"/>
    <w:rsid w:val="004B6F61"/>
    <w:rsid w:val="004D7A8E"/>
    <w:rsid w:val="004E0521"/>
    <w:rsid w:val="004E060E"/>
    <w:rsid w:val="004E4D0A"/>
    <w:rsid w:val="004F10A2"/>
    <w:rsid w:val="005011DF"/>
    <w:rsid w:val="00531F71"/>
    <w:rsid w:val="0053318C"/>
    <w:rsid w:val="00535564"/>
    <w:rsid w:val="00536D6B"/>
    <w:rsid w:val="005504C7"/>
    <w:rsid w:val="00560FFE"/>
    <w:rsid w:val="005707F2"/>
    <w:rsid w:val="00576750"/>
    <w:rsid w:val="00577934"/>
    <w:rsid w:val="005924DE"/>
    <w:rsid w:val="00596713"/>
    <w:rsid w:val="005A52A6"/>
    <w:rsid w:val="005B4DA2"/>
    <w:rsid w:val="005E671F"/>
    <w:rsid w:val="005E7CB0"/>
    <w:rsid w:val="005F19BC"/>
    <w:rsid w:val="005F3114"/>
    <w:rsid w:val="005F5E5E"/>
    <w:rsid w:val="005F6330"/>
    <w:rsid w:val="0060574A"/>
    <w:rsid w:val="00605C37"/>
    <w:rsid w:val="00607C2A"/>
    <w:rsid w:val="00615103"/>
    <w:rsid w:val="0061625B"/>
    <w:rsid w:val="00625714"/>
    <w:rsid w:val="00632ACA"/>
    <w:rsid w:val="00641ED6"/>
    <w:rsid w:val="00650445"/>
    <w:rsid w:val="006516B1"/>
    <w:rsid w:val="006522D0"/>
    <w:rsid w:val="00652CB6"/>
    <w:rsid w:val="00654AD7"/>
    <w:rsid w:val="006638FC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C5B8B"/>
    <w:rsid w:val="006C7B9A"/>
    <w:rsid w:val="006D085D"/>
    <w:rsid w:val="006D130A"/>
    <w:rsid w:val="00700A35"/>
    <w:rsid w:val="00706FD3"/>
    <w:rsid w:val="007135C2"/>
    <w:rsid w:val="00723EFD"/>
    <w:rsid w:val="0073421A"/>
    <w:rsid w:val="00735710"/>
    <w:rsid w:val="00735E13"/>
    <w:rsid w:val="007378A5"/>
    <w:rsid w:val="00740A0E"/>
    <w:rsid w:val="00741C87"/>
    <w:rsid w:val="007430A6"/>
    <w:rsid w:val="0074716A"/>
    <w:rsid w:val="007475E8"/>
    <w:rsid w:val="0075739C"/>
    <w:rsid w:val="00757733"/>
    <w:rsid w:val="00764017"/>
    <w:rsid w:val="00766072"/>
    <w:rsid w:val="00773692"/>
    <w:rsid w:val="00773D23"/>
    <w:rsid w:val="007762E5"/>
    <w:rsid w:val="00776365"/>
    <w:rsid w:val="007803B5"/>
    <w:rsid w:val="00780EA9"/>
    <w:rsid w:val="00782AD9"/>
    <w:rsid w:val="007906B7"/>
    <w:rsid w:val="007913DB"/>
    <w:rsid w:val="00793A9A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7F6348"/>
    <w:rsid w:val="008238F4"/>
    <w:rsid w:val="008312D9"/>
    <w:rsid w:val="00831CAA"/>
    <w:rsid w:val="00832AC3"/>
    <w:rsid w:val="00832ECE"/>
    <w:rsid w:val="00841661"/>
    <w:rsid w:val="0084230A"/>
    <w:rsid w:val="00846B82"/>
    <w:rsid w:val="008472D2"/>
    <w:rsid w:val="008540F7"/>
    <w:rsid w:val="00856E51"/>
    <w:rsid w:val="0086585A"/>
    <w:rsid w:val="00882D17"/>
    <w:rsid w:val="0088627D"/>
    <w:rsid w:val="0089175B"/>
    <w:rsid w:val="00892AA5"/>
    <w:rsid w:val="008972CC"/>
    <w:rsid w:val="008A0867"/>
    <w:rsid w:val="008A43CF"/>
    <w:rsid w:val="008A534D"/>
    <w:rsid w:val="008A54BC"/>
    <w:rsid w:val="008B366C"/>
    <w:rsid w:val="008B61B4"/>
    <w:rsid w:val="008B63D5"/>
    <w:rsid w:val="008B64FE"/>
    <w:rsid w:val="008C0C17"/>
    <w:rsid w:val="008C692D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2DE4"/>
    <w:rsid w:val="009072F9"/>
    <w:rsid w:val="009112C5"/>
    <w:rsid w:val="00911C67"/>
    <w:rsid w:val="0092233B"/>
    <w:rsid w:val="00932D40"/>
    <w:rsid w:val="00936380"/>
    <w:rsid w:val="009413C0"/>
    <w:rsid w:val="00944E87"/>
    <w:rsid w:val="00950F71"/>
    <w:rsid w:val="00951DA2"/>
    <w:rsid w:val="00952C2A"/>
    <w:rsid w:val="009628F4"/>
    <w:rsid w:val="0096660B"/>
    <w:rsid w:val="00967BDC"/>
    <w:rsid w:val="00972E4D"/>
    <w:rsid w:val="00973523"/>
    <w:rsid w:val="009760F9"/>
    <w:rsid w:val="009850F5"/>
    <w:rsid w:val="009947C6"/>
    <w:rsid w:val="009A203A"/>
    <w:rsid w:val="009A3768"/>
    <w:rsid w:val="009A5E2C"/>
    <w:rsid w:val="009A6F9B"/>
    <w:rsid w:val="009A7BCC"/>
    <w:rsid w:val="009B49E0"/>
    <w:rsid w:val="009C0373"/>
    <w:rsid w:val="009C2D1C"/>
    <w:rsid w:val="009C32E0"/>
    <w:rsid w:val="009C6A78"/>
    <w:rsid w:val="009D13D4"/>
    <w:rsid w:val="009D1419"/>
    <w:rsid w:val="009D278F"/>
    <w:rsid w:val="009F6554"/>
    <w:rsid w:val="00A06CA3"/>
    <w:rsid w:val="00A131A6"/>
    <w:rsid w:val="00A164E2"/>
    <w:rsid w:val="00A24354"/>
    <w:rsid w:val="00A27981"/>
    <w:rsid w:val="00A27CF3"/>
    <w:rsid w:val="00A31DB6"/>
    <w:rsid w:val="00A3373C"/>
    <w:rsid w:val="00A34DB6"/>
    <w:rsid w:val="00A468A0"/>
    <w:rsid w:val="00A523AD"/>
    <w:rsid w:val="00A62F22"/>
    <w:rsid w:val="00A64A98"/>
    <w:rsid w:val="00A6503E"/>
    <w:rsid w:val="00A80516"/>
    <w:rsid w:val="00A809CB"/>
    <w:rsid w:val="00A830D6"/>
    <w:rsid w:val="00A84FB9"/>
    <w:rsid w:val="00A95F05"/>
    <w:rsid w:val="00A967F7"/>
    <w:rsid w:val="00AA49A8"/>
    <w:rsid w:val="00AA5F6F"/>
    <w:rsid w:val="00AB21E0"/>
    <w:rsid w:val="00AB4115"/>
    <w:rsid w:val="00AD7874"/>
    <w:rsid w:val="00AE2B60"/>
    <w:rsid w:val="00AE31B9"/>
    <w:rsid w:val="00AE5D9F"/>
    <w:rsid w:val="00AE61EE"/>
    <w:rsid w:val="00AE6639"/>
    <w:rsid w:val="00AF1488"/>
    <w:rsid w:val="00AF4E75"/>
    <w:rsid w:val="00B037BB"/>
    <w:rsid w:val="00B07831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E6AF6"/>
    <w:rsid w:val="00BF2D93"/>
    <w:rsid w:val="00BF391A"/>
    <w:rsid w:val="00BF6FCC"/>
    <w:rsid w:val="00C0165D"/>
    <w:rsid w:val="00C1066B"/>
    <w:rsid w:val="00C20654"/>
    <w:rsid w:val="00C211C7"/>
    <w:rsid w:val="00C34529"/>
    <w:rsid w:val="00C37290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05FD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76C1"/>
    <w:rsid w:val="00CD02E5"/>
    <w:rsid w:val="00CD4597"/>
    <w:rsid w:val="00CD7D83"/>
    <w:rsid w:val="00CD7F48"/>
    <w:rsid w:val="00CE0ACD"/>
    <w:rsid w:val="00CE4DAE"/>
    <w:rsid w:val="00CE5A65"/>
    <w:rsid w:val="00CE5E3B"/>
    <w:rsid w:val="00CE747B"/>
    <w:rsid w:val="00CF1D13"/>
    <w:rsid w:val="00CF3E5A"/>
    <w:rsid w:val="00D05BE9"/>
    <w:rsid w:val="00D05DDA"/>
    <w:rsid w:val="00D11D23"/>
    <w:rsid w:val="00D42B0C"/>
    <w:rsid w:val="00D46E2C"/>
    <w:rsid w:val="00D471BF"/>
    <w:rsid w:val="00D501F2"/>
    <w:rsid w:val="00D520FD"/>
    <w:rsid w:val="00D54B19"/>
    <w:rsid w:val="00D60F9E"/>
    <w:rsid w:val="00D63AAB"/>
    <w:rsid w:val="00D65648"/>
    <w:rsid w:val="00D75718"/>
    <w:rsid w:val="00D75D68"/>
    <w:rsid w:val="00D81E9C"/>
    <w:rsid w:val="00D84790"/>
    <w:rsid w:val="00D860A7"/>
    <w:rsid w:val="00DA3058"/>
    <w:rsid w:val="00DB243E"/>
    <w:rsid w:val="00DC1C47"/>
    <w:rsid w:val="00DC4670"/>
    <w:rsid w:val="00DD25F2"/>
    <w:rsid w:val="00DE0CE4"/>
    <w:rsid w:val="00DE2430"/>
    <w:rsid w:val="00DE5941"/>
    <w:rsid w:val="00DE66CE"/>
    <w:rsid w:val="00DE6737"/>
    <w:rsid w:val="00DF0D54"/>
    <w:rsid w:val="00E1190C"/>
    <w:rsid w:val="00E139B6"/>
    <w:rsid w:val="00E331B7"/>
    <w:rsid w:val="00E33321"/>
    <w:rsid w:val="00E34728"/>
    <w:rsid w:val="00E35A10"/>
    <w:rsid w:val="00E35B23"/>
    <w:rsid w:val="00E415BC"/>
    <w:rsid w:val="00E46463"/>
    <w:rsid w:val="00E5441F"/>
    <w:rsid w:val="00E64CD6"/>
    <w:rsid w:val="00E80079"/>
    <w:rsid w:val="00E87E33"/>
    <w:rsid w:val="00E93310"/>
    <w:rsid w:val="00EA3365"/>
    <w:rsid w:val="00EA4213"/>
    <w:rsid w:val="00EA5CBC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7E97"/>
    <w:rsid w:val="00F51BE8"/>
    <w:rsid w:val="00F63CC9"/>
    <w:rsid w:val="00F744CB"/>
    <w:rsid w:val="00F802AB"/>
    <w:rsid w:val="00F86CD8"/>
    <w:rsid w:val="00F86D85"/>
    <w:rsid w:val="00F90D77"/>
    <w:rsid w:val="00F91666"/>
    <w:rsid w:val="00F958D5"/>
    <w:rsid w:val="00FA03C8"/>
    <w:rsid w:val="00FA146D"/>
    <w:rsid w:val="00FA6531"/>
    <w:rsid w:val="00FB172A"/>
    <w:rsid w:val="00FB4DC1"/>
    <w:rsid w:val="00FB65B3"/>
    <w:rsid w:val="00FC0BA7"/>
    <w:rsid w:val="00FC0DAE"/>
    <w:rsid w:val="00FC6362"/>
    <w:rsid w:val="00FE405A"/>
    <w:rsid w:val="00FE537D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4728"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aliases w:val="Bullet Number,Bullet List,FooterText,Num List Paragraph,Use Case List Paragraph,lp1,lp11,List Paragraph1,Steps"/>
    <w:basedOn w:val="Normal"/>
    <w:link w:val="ListParagraphChar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aliases w:val="Bullet Number Char,Bullet List Char,FooterText Char,Num List Paragraph Char,Use Case List Paragraph Char,lp1 Char,lp11 Char,List Paragraph1 Char,Steps Char"/>
    <w:link w:val="ListParagraph"/>
    <w:uiPriority w:val="34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782AD9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91498-1FF9-40E9-9513-B2635B0E3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76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Sivčevič</cp:lastModifiedBy>
  <cp:revision>8</cp:revision>
  <cp:lastPrinted>2022-05-06T10:05:00Z</cp:lastPrinted>
  <dcterms:created xsi:type="dcterms:W3CDTF">2022-05-05T11:35:00Z</dcterms:created>
  <dcterms:modified xsi:type="dcterms:W3CDTF">2022-06-07T12:01:00Z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IC-DRC-5-024/22-S</vt:lpwstr>
  </property>
  <property fmtid="{D5CDD505-2E9C-101B-9397-08002B2CF9AE}" pid="5" name="MFiles_P1046">
    <vt:lpwstr>Nakup mrežne in strežniške opreme z vzdrževanjem</vt:lpwstr>
  </property>
  <property fmtid="{D5CDD505-2E9C-101B-9397-08002B2CF9AE}" pid="6" name="MFiles_PG5BC2FC14A405421BA79F5FEC63BD00E3n1_PGB3D8D77D2D654902AEB821305A1A12BC">
    <vt:lpwstr>1000 Ljubljana</vt:lpwstr>
  </property>
</Properties>
</file>